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00A0" w:rsidRPr="00C7170B" w:rsidRDefault="00C7170B" w:rsidP="00723444">
      <w:pPr>
        <w:jc w:val="center"/>
        <w:rPr>
          <w:rFonts w:asciiTheme="minorHAnsi" w:hAnsiTheme="minorHAnsi"/>
          <w:b/>
          <w:u w:val="single"/>
        </w:rPr>
      </w:pPr>
      <w:r w:rsidRPr="00C7170B">
        <w:rPr>
          <w:rFonts w:asciiTheme="minorHAnsi" w:hAnsiTheme="minorHAnsi"/>
          <w:b/>
          <w:u w:val="single"/>
        </w:rPr>
        <w:t>ETP110_3:  Lesson Planning and the BDA framework</w:t>
      </w:r>
    </w:p>
    <w:p w:rsidR="00C7170B" w:rsidRPr="00C7170B" w:rsidRDefault="00C7170B" w:rsidP="00723444">
      <w:pPr>
        <w:jc w:val="center"/>
        <w:rPr>
          <w:rFonts w:asciiTheme="minorHAnsi" w:hAnsiTheme="minorHAnsi"/>
          <w:b/>
          <w:u w:val="single"/>
        </w:rPr>
      </w:pPr>
    </w:p>
    <w:p w:rsidR="00C7170B" w:rsidRPr="00C7170B" w:rsidRDefault="00C7170B" w:rsidP="00C7170B">
      <w:pPr>
        <w:rPr>
          <w:rFonts w:asciiTheme="minorHAnsi" w:hAnsiTheme="minorHAnsi"/>
        </w:rPr>
      </w:pPr>
      <w:r>
        <w:rPr>
          <w:rFonts w:asciiTheme="minorHAnsi" w:hAnsiTheme="minorHAnsi"/>
        </w:rPr>
        <w:t>Using L</w:t>
      </w:r>
      <w:r w:rsidRPr="00C7170B">
        <w:rPr>
          <w:rFonts w:asciiTheme="minorHAnsi" w:hAnsiTheme="minorHAnsi"/>
        </w:rPr>
        <w:t>earning Strategies to Help Students Learn (rather than focusing on an activity to keep them busy)</w:t>
      </w:r>
    </w:p>
    <w:p w:rsidR="00FB5164" w:rsidRPr="00C7170B" w:rsidRDefault="00FB5164" w:rsidP="00723444">
      <w:pPr>
        <w:jc w:val="right"/>
        <w:rPr>
          <w:rFonts w:asciiTheme="minorHAnsi" w:hAnsiTheme="minorHAnsi"/>
        </w:rPr>
      </w:pPr>
    </w:p>
    <w:p w:rsidR="00FB5164" w:rsidRDefault="00FB5164" w:rsidP="00FB5164">
      <w:pPr>
        <w:numPr>
          <w:ilvl w:val="0"/>
          <w:numId w:val="3"/>
        </w:numPr>
        <w:rPr>
          <w:rFonts w:asciiTheme="minorHAnsi" w:hAnsiTheme="minorHAnsi"/>
        </w:rPr>
      </w:pPr>
      <w:r w:rsidRPr="00C7170B">
        <w:rPr>
          <w:rFonts w:asciiTheme="minorHAnsi" w:hAnsiTheme="minorHAnsi"/>
        </w:rPr>
        <w:t>3 places fo</w:t>
      </w:r>
      <w:r w:rsidR="00C7170B">
        <w:rPr>
          <w:rFonts w:asciiTheme="minorHAnsi" w:hAnsiTheme="minorHAnsi"/>
        </w:rPr>
        <w:t>r strategies in your lesson</w:t>
      </w:r>
      <w:r w:rsidRPr="00C7170B">
        <w:rPr>
          <w:rFonts w:asciiTheme="minorHAnsi" w:hAnsiTheme="minorHAnsi"/>
        </w:rPr>
        <w:t>:</w:t>
      </w:r>
    </w:p>
    <w:p w:rsidR="00C7170B" w:rsidRPr="00C7170B" w:rsidRDefault="00C7170B" w:rsidP="00C7170B">
      <w:pPr>
        <w:rPr>
          <w:rFonts w:asciiTheme="minorHAnsi" w:hAnsiTheme="minorHAnsi"/>
        </w:rPr>
      </w:pPr>
    </w:p>
    <w:p w:rsidR="00EA19C3" w:rsidRPr="00C7170B" w:rsidRDefault="00793762" w:rsidP="00723444">
      <w:pPr>
        <w:jc w:val="right"/>
        <w:rPr>
          <w:rFonts w:asciiTheme="minorHAnsi" w:hAnsiTheme="minorHAnsi"/>
        </w:rPr>
      </w:pPr>
      <w:r w:rsidRPr="00C7170B">
        <w:rPr>
          <w:rFonts w:asciiTheme="minorHAnsi" w:hAnsiTheme="minorHAnsi"/>
          <w:noProof/>
          <w:lang w:val="en-AU" w:eastAsia="en-AU"/>
        </w:rPr>
        <w:drawing>
          <wp:inline distT="0" distB="0" distL="0" distR="0">
            <wp:extent cx="4702810" cy="4441190"/>
            <wp:effectExtent l="1905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2810" cy="4441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spellStart"/>
      <w:r w:rsidR="00723444" w:rsidRPr="00C7170B">
        <w:rPr>
          <w:rFonts w:asciiTheme="minorHAnsi" w:hAnsiTheme="minorHAnsi"/>
        </w:rPr>
        <w:t>Kiddey</w:t>
      </w:r>
      <w:proofErr w:type="spellEnd"/>
      <w:r w:rsidR="00CA5113" w:rsidRPr="00C7170B">
        <w:rPr>
          <w:rFonts w:asciiTheme="minorHAnsi" w:hAnsiTheme="minorHAnsi"/>
        </w:rPr>
        <w:t xml:space="preserve"> </w:t>
      </w:r>
      <w:proofErr w:type="gramStart"/>
      <w:r w:rsidR="00723444" w:rsidRPr="00C7170B">
        <w:rPr>
          <w:rFonts w:asciiTheme="minorHAnsi" w:hAnsiTheme="minorHAnsi"/>
        </w:rPr>
        <w:t>( 2001</w:t>
      </w:r>
      <w:proofErr w:type="gramEnd"/>
      <w:r w:rsidR="00C7170B" w:rsidRPr="00C7170B">
        <w:rPr>
          <w:rFonts w:asciiTheme="minorHAnsi" w:hAnsiTheme="minorHAnsi"/>
        </w:rPr>
        <w:t>: 4)</w:t>
      </w:r>
    </w:p>
    <w:p w:rsidR="00EA19C3" w:rsidRDefault="00EA19C3"/>
    <w:p w:rsidR="00CA5113" w:rsidRDefault="00CA5113" w:rsidP="00CA5113">
      <w:pPr>
        <w:jc w:val="right"/>
      </w:pPr>
    </w:p>
    <w:sectPr w:rsidR="00CA5113" w:rsidSect="00EA19C3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577A2"/>
    <w:multiLevelType w:val="hybridMultilevel"/>
    <w:tmpl w:val="3B080A7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A27710"/>
    <w:multiLevelType w:val="hybridMultilevel"/>
    <w:tmpl w:val="DFB60D0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AED22DD"/>
    <w:multiLevelType w:val="hybridMultilevel"/>
    <w:tmpl w:val="CF08F87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proofState w:spelling="clean" w:grammar="clean"/>
  <w:attachedTemplate r:id="rId1"/>
  <w:stylePaneFormatFilter w:val="3F01"/>
  <w:defaultTabStop w:val="720"/>
  <w:drawingGridHorizontalSpacing w:val="120"/>
  <w:displayHorizontalDrawingGridEvery w:val="2"/>
  <w:characterSpacingControl w:val="doNotCompress"/>
  <w:compat/>
  <w:rsids>
    <w:rsidRoot w:val="00EA19C3"/>
    <w:rsid w:val="000246B7"/>
    <w:rsid w:val="00074A4A"/>
    <w:rsid w:val="00083A6B"/>
    <w:rsid w:val="00084133"/>
    <w:rsid w:val="000A00A0"/>
    <w:rsid w:val="001065DD"/>
    <w:rsid w:val="00161CD5"/>
    <w:rsid w:val="00173675"/>
    <w:rsid w:val="00211E91"/>
    <w:rsid w:val="00240AA0"/>
    <w:rsid w:val="00254CBD"/>
    <w:rsid w:val="003060D7"/>
    <w:rsid w:val="00354EBC"/>
    <w:rsid w:val="00380299"/>
    <w:rsid w:val="003F6247"/>
    <w:rsid w:val="00543550"/>
    <w:rsid w:val="00622C24"/>
    <w:rsid w:val="00654487"/>
    <w:rsid w:val="006A4605"/>
    <w:rsid w:val="00723444"/>
    <w:rsid w:val="007566E8"/>
    <w:rsid w:val="007639DF"/>
    <w:rsid w:val="00793762"/>
    <w:rsid w:val="007D66D5"/>
    <w:rsid w:val="00804A45"/>
    <w:rsid w:val="00885779"/>
    <w:rsid w:val="008C6EF9"/>
    <w:rsid w:val="00981DF2"/>
    <w:rsid w:val="009C2C3C"/>
    <w:rsid w:val="00B07E50"/>
    <w:rsid w:val="00BD6F24"/>
    <w:rsid w:val="00C14877"/>
    <w:rsid w:val="00C57631"/>
    <w:rsid w:val="00C7170B"/>
    <w:rsid w:val="00CA5113"/>
    <w:rsid w:val="00CA7CD2"/>
    <w:rsid w:val="00D04EC3"/>
    <w:rsid w:val="00D1360D"/>
    <w:rsid w:val="00D904B8"/>
    <w:rsid w:val="00E64F41"/>
    <w:rsid w:val="00EA19C3"/>
    <w:rsid w:val="00F53DE4"/>
    <w:rsid w:val="00F97D0E"/>
    <w:rsid w:val="00FB039C"/>
    <w:rsid w:val="00FB5164"/>
    <w:rsid w:val="00FC5523"/>
    <w:rsid w:val="00FD7C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CA511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A5113"/>
    <w:pPr>
      <w:ind w:left="720"/>
    </w:pPr>
  </w:style>
  <w:style w:type="paragraph" w:styleId="BalloonText">
    <w:name w:val="Balloon Text"/>
    <w:basedOn w:val="Normal"/>
    <w:link w:val="BalloonTextChar"/>
    <w:rsid w:val="00C7170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7170B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strangeways\Application%20Data\Microsoft\Templates\Normal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36</Words>
  <Characters>182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astrangeways</dc:creator>
  <cp:keywords/>
  <dc:description/>
  <cp:lastModifiedBy>CDU</cp:lastModifiedBy>
  <cp:revision>3</cp:revision>
  <dcterms:created xsi:type="dcterms:W3CDTF">2011-08-12T04:24:00Z</dcterms:created>
  <dcterms:modified xsi:type="dcterms:W3CDTF">2011-08-12T04:27:00Z</dcterms:modified>
</cp:coreProperties>
</file>